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26DBC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POTTER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2A38B624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Scarborough.</w:t>
      </w:r>
    </w:p>
    <w:p w14:paraId="5CB04BAF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452C9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F8DD89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Sep.1405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p.131)</w:t>
      </w:r>
    </w:p>
    <w:p w14:paraId="115795A2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814188E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EDBF8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9B7DE" w14:textId="77777777" w:rsidR="00324BE6" w:rsidRDefault="00324BE6" w:rsidP="00324B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283C3D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C967C" w14:textId="77777777" w:rsidR="00324BE6" w:rsidRDefault="00324BE6" w:rsidP="009139A6">
      <w:r>
        <w:separator/>
      </w:r>
    </w:p>
  </w:endnote>
  <w:endnote w:type="continuationSeparator" w:id="0">
    <w:p w14:paraId="1DE69D94" w14:textId="77777777" w:rsidR="00324BE6" w:rsidRDefault="00324B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588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8B5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59F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59106" w14:textId="77777777" w:rsidR="00324BE6" w:rsidRDefault="00324BE6" w:rsidP="009139A6">
      <w:r>
        <w:separator/>
      </w:r>
    </w:p>
  </w:footnote>
  <w:footnote w:type="continuationSeparator" w:id="0">
    <w:p w14:paraId="1DDBDDC3" w14:textId="77777777" w:rsidR="00324BE6" w:rsidRDefault="00324B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B04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C85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AD7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BE6"/>
    <w:rsid w:val="000666E0"/>
    <w:rsid w:val="002510B7"/>
    <w:rsid w:val="00324BE6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EC2FE"/>
  <w15:chartTrackingRefBased/>
  <w15:docId w15:val="{8610383A-9091-4C2E-A56B-514C79BC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2021-04-10T13:51:00Z</dcterms:created>
  <dcterms:modified xsi:type="dcterms:W3CDTF">2021-04-10T13:54:00Z</dcterms:modified>
</cp:coreProperties>
</file>